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51" w:rsidRDefault="00980C51" w:rsidP="00980C51">
      <w:pPr>
        <w:pStyle w:val="TOC"/>
        <w:outlineLvl w:val="0"/>
        <w:rPr>
          <w:color w:val="000000" w:themeColor="text1"/>
        </w:rPr>
      </w:pPr>
      <w:bookmarkStart w:id="0" w:name="_GoBack"/>
      <w:bookmarkEnd w:id="0"/>
      <w:r w:rsidRPr="008C617B">
        <w:rPr>
          <w:color w:val="000000" w:themeColor="text1"/>
        </w:rPr>
        <w:t>Contents</w:t>
      </w:r>
    </w:p>
    <w:p w:rsidR="00E1551B" w:rsidRDefault="00B77E9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82370">
        <w:rPr>
          <w:noProof w:val="0"/>
          <w:color w:val="000000" w:themeColor="text1"/>
        </w:rPr>
        <w:fldChar w:fldCharType="begin"/>
      </w:r>
      <w:r w:rsidR="009B66CC" w:rsidRPr="00682370">
        <w:rPr>
          <w:noProof w:val="0"/>
          <w:color w:val="000000" w:themeColor="text1"/>
        </w:rPr>
        <w:instrText xml:space="preserve"> TOC \o "3-3" \h \z \t "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1,1,</w:instrText>
      </w:r>
      <w:r w:rsidR="009B66CC" w:rsidRPr="00682370">
        <w:rPr>
          <w:noProof w:val="0"/>
          <w:color w:val="000000" w:themeColor="text1"/>
        </w:rPr>
        <w:instrText>标题</w:instrText>
      </w:r>
      <w:r w:rsidR="009B66CC" w:rsidRPr="00682370">
        <w:rPr>
          <w:noProof w:val="0"/>
          <w:color w:val="000000" w:themeColor="text1"/>
        </w:rPr>
        <w:instrText xml:space="preserve"> 2,2" </w:instrText>
      </w:r>
      <w:r w:rsidRPr="00682370">
        <w:rPr>
          <w:noProof w:val="0"/>
          <w:color w:val="000000" w:themeColor="text1"/>
        </w:rPr>
        <w:fldChar w:fldCharType="separate"/>
      </w:r>
      <w:hyperlink w:anchor="_Toc94098228" w:history="1">
        <w:r w:rsidR="00E1551B" w:rsidRPr="00254D33">
          <w:rPr>
            <w:rStyle w:val="aa"/>
          </w:rPr>
          <w:t>HH3C-8021X-EXT2-MIB</w:t>
        </w:r>
        <w:r w:rsidR="00E1551B">
          <w:rPr>
            <w:webHidden/>
          </w:rPr>
          <w:tab/>
        </w:r>
        <w:r w:rsidR="00E1551B">
          <w:rPr>
            <w:webHidden/>
          </w:rPr>
          <w:fldChar w:fldCharType="begin"/>
        </w:r>
        <w:r w:rsidR="00E1551B">
          <w:rPr>
            <w:webHidden/>
          </w:rPr>
          <w:instrText xml:space="preserve"> PAGEREF _Toc94098228 \h </w:instrText>
        </w:r>
        <w:r w:rsidR="00E1551B">
          <w:rPr>
            <w:webHidden/>
          </w:rPr>
        </w:r>
        <w:r w:rsidR="00E1551B">
          <w:rPr>
            <w:webHidden/>
          </w:rPr>
          <w:fldChar w:fldCharType="separate"/>
        </w:r>
        <w:r w:rsidR="00E1551B">
          <w:rPr>
            <w:webHidden/>
          </w:rPr>
          <w:t>2</w:t>
        </w:r>
        <w:r w:rsidR="00E1551B">
          <w:rPr>
            <w:webHidden/>
          </w:rPr>
          <w:fldChar w:fldCharType="end"/>
        </w:r>
      </w:hyperlink>
    </w:p>
    <w:p w:rsidR="00E1551B" w:rsidRDefault="00E1551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9" w:history="1">
        <w:r w:rsidRPr="00254D33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1551B" w:rsidRDefault="00E1551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30" w:history="1">
        <w:r w:rsidRPr="00254D33">
          <w:rPr>
            <w:rStyle w:val="aa"/>
            <w:rFonts w:ascii="charset0MS Sans Serif" w:hAnsi="charset0MS Sans Serif" w:cs="charset0MS Sans Serif"/>
            <w:lang w:val="zh-CN"/>
          </w:rPr>
          <w:t>hh3c8021XExt2AuthConfigExtTable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B66CC" w:rsidRPr="00682370" w:rsidRDefault="00B77E97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rFonts w:eastAsia="黑体"/>
          <w:bCs/>
          <w:color w:val="000000" w:themeColor="text1"/>
          <w:kern w:val="0"/>
        </w:rPr>
        <w:fldChar w:fldCharType="end"/>
      </w:r>
    </w:p>
    <w:p w:rsidR="009B66CC" w:rsidRPr="00682370" w:rsidRDefault="009B66CC" w:rsidP="009B66CC">
      <w:pPr>
        <w:spacing w:before="0"/>
        <w:ind w:left="0"/>
        <w:jc w:val="left"/>
        <w:rPr>
          <w:rFonts w:ascii="Futura Hv" w:eastAsia="黑体" w:hAnsi="Futura Hv"/>
          <w:color w:val="000000" w:themeColor="text1"/>
          <w:kern w:val="0"/>
          <w:sz w:val="48"/>
          <w:szCs w:val="48"/>
        </w:rPr>
      </w:pPr>
      <w:r w:rsidRPr="00682370">
        <w:rPr>
          <w:color w:val="000000" w:themeColor="text1"/>
        </w:rPr>
        <w:br w:type="page"/>
      </w:r>
    </w:p>
    <w:p w:rsidR="00302D12" w:rsidRPr="000D22C2" w:rsidRDefault="000F03FD" w:rsidP="000D22C2">
      <w:pPr>
        <w:pStyle w:val="1"/>
        <w:rPr>
          <w:color w:val="000000" w:themeColor="text1"/>
        </w:rPr>
      </w:pPr>
      <w:bookmarkStart w:id="1" w:name="_Toc94098228"/>
      <w:r w:rsidRPr="00005B68">
        <w:lastRenderedPageBreak/>
        <w:t>HH3C-8021X-EXT2-MIB</w:t>
      </w:r>
      <w:bookmarkEnd w:id="1"/>
    </w:p>
    <w:p w:rsidR="00302D12" w:rsidRPr="00527544" w:rsidRDefault="00302D12" w:rsidP="00527544">
      <w:pPr>
        <w:pStyle w:val="2"/>
        <w:rPr>
          <w:color w:val="000000" w:themeColor="text1"/>
        </w:rPr>
      </w:pPr>
      <w:bookmarkStart w:id="2" w:name="_Toc320125475"/>
      <w:bookmarkStart w:id="3" w:name="_Toc94098229"/>
      <w:r w:rsidRPr="00527544">
        <w:rPr>
          <w:color w:val="000000" w:themeColor="text1"/>
        </w:rPr>
        <w:t>Scalar objects</w:t>
      </w:r>
      <w:bookmarkEnd w:id="2"/>
      <w:bookmarkEnd w:id="3"/>
    </w:p>
    <w:p w:rsidR="00302D12" w:rsidRPr="009540D9" w:rsidRDefault="00302D12" w:rsidP="00302D12">
      <w:r>
        <w:t xml:space="preserve">OID of this table is: </w:t>
      </w:r>
      <w:r w:rsidR="00FC4751" w:rsidRPr="00FC4751">
        <w:t>1.3.6.1.4.1.25506.2.153.1.1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2D12" w:rsidRPr="009540D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2D12" w:rsidRPr="009540D9" w:rsidTr="00DE584A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EC2D97" w:rsidP="00DE584A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977C25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hh3c8021XExt2AuthQuietPeriod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</w:t>
            </w:r>
            <w:r w:rsidR="00302D12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(</w:t>
            </w:r>
            <w:r w:rsidR="00DE584A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1.3.6.1.4.1.25506.2.153.1.1.1</w:t>
            </w:r>
            <w:r w:rsidR="00302D12"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AF7511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302D12" w:rsidP="00D70FE4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kern w:val="2"/>
                <w:lang w:val="zh-CN"/>
              </w:rPr>
              <w:t>As per MIB</w:t>
            </w:r>
          </w:p>
        </w:tc>
      </w:tr>
      <w:tr w:rsidR="00DE584A" w:rsidRPr="009540D9" w:rsidTr="00585BE9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hh3c8021XExt2AuthTxPeriod</w:t>
            </w:r>
          </w:p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1.3.6.1.4.1.25506.2.153.1.1.2</w:t>
            </w: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E584A" w:rsidRPr="00AF7511" w:rsidRDefault="00DE584A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25592" w:rsidRPr="00AF7511" w:rsidRDefault="001D44EC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hh3c8021XExt2AuthSuppTimeout </w:t>
            </w:r>
          </w:p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1.3.6.1.4.1.25506.2.153.1.1.3</w:t>
            </w:r>
            <w:r w:rsidRPr="00AF751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Pr="00AF7511" w:rsidRDefault="00F957F1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hh3c8021XExt2AuthServerTimeout</w:t>
            </w:r>
          </w:p>
          <w:p w:rsidR="0048733E" w:rsidRPr="00AF7511" w:rsidRDefault="0048733E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48733E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1.3.6.1.4.1.25506.2.153.1.1.4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616D5" w:rsidRPr="00AF7511" w:rsidRDefault="00E616D5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hh3c8021XExt2AuthMaxReq</w:t>
            </w:r>
          </w:p>
          <w:p w:rsidR="00A67E25" w:rsidRPr="00AF7511" w:rsidRDefault="00A67E25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5)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34180" w:rsidRPr="00AF7511" w:rsidRDefault="00334180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hh3c8021XExt2AuthReAuthPeriod</w:t>
            </w:r>
          </w:p>
          <w:p w:rsidR="00214A7F" w:rsidRPr="00AF7511" w:rsidRDefault="003E0F6E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6)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70C70" w:rsidRPr="00AF7511" w:rsidRDefault="00D70FE4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  <w:tr w:rsidR="00214A7F" w:rsidRPr="009540D9" w:rsidTr="006D7796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14A7F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977C25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hh3c8021XExt2AuthMethod</w:t>
            </w:r>
          </w:p>
          <w:p w:rsidR="0081497F" w:rsidRPr="00AF7511" w:rsidRDefault="008149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1.3.6.1.4.1.25506.2.153.1.1.</w:t>
            </w:r>
            <w:r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7)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14A7F" w:rsidRPr="00AF7511" w:rsidRDefault="00214A7F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44531" w:rsidRPr="00AF7511" w:rsidRDefault="00244531" w:rsidP="00AF7511">
            <w:pPr>
              <w:widowControl w:val="0"/>
              <w:tabs>
                <w:tab w:val="left" w:pos="1806"/>
                <w:tab w:val="left" w:pos="2257"/>
                <w:tab w:val="left" w:pos="2709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AF751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As per MIB</w:t>
            </w:r>
          </w:p>
        </w:tc>
      </w:tr>
    </w:tbl>
    <w:p w:rsidR="00302D12" w:rsidRPr="00527544" w:rsidRDefault="0079498C" w:rsidP="00527544">
      <w:pPr>
        <w:pStyle w:val="2"/>
        <w:rPr>
          <w:color w:val="000000" w:themeColor="text1"/>
        </w:rPr>
      </w:pPr>
      <w:bookmarkStart w:id="4" w:name="_Toc94098230"/>
      <w:r>
        <w:rPr>
          <w:rFonts w:ascii="charset0MS Sans Serif" w:hAnsi="charset0MS Sans Serif" w:cs="charset0MS Sans Serif"/>
          <w:color w:val="000000"/>
          <w:sz w:val="18"/>
          <w:szCs w:val="18"/>
          <w:lang w:val="zh-CN"/>
        </w:rPr>
        <w:t>hh3c8021XExt2AuthConfigExtTable</w:t>
      </w:r>
      <w:bookmarkEnd w:id="4"/>
    </w:p>
    <w:p w:rsidR="00302D12" w:rsidRPr="00545C73" w:rsidRDefault="00302D12" w:rsidP="00B15F24">
      <w:pPr>
        <w:widowControl w:val="0"/>
        <w:tabs>
          <w:tab w:val="left" w:pos="1806"/>
          <w:tab w:val="left" w:pos="2257"/>
          <w:tab w:val="left" w:pos="2709"/>
        </w:tabs>
        <w:autoSpaceDE w:val="0"/>
        <w:autoSpaceDN w:val="0"/>
        <w:adjustRightInd w:val="0"/>
        <w:spacing w:before="0"/>
        <w:ind w:left="0"/>
        <w:jc w:val="left"/>
        <w:rPr>
          <w:rFonts w:ascii="charset0Courier" w:hAnsi="charset0Courier" w:cs="charset0Courier"/>
          <w:kern w:val="0"/>
          <w:sz w:val="18"/>
          <w:szCs w:val="18"/>
        </w:rPr>
      </w:pPr>
      <w:r>
        <w:t xml:space="preserve">OID of this table is: </w:t>
      </w:r>
      <w:r w:rsidR="00282D56" w:rsidRPr="00282D56">
        <w:rPr>
          <w:rFonts w:ascii="charset0MS Sans Serif" w:hAnsi="charset0MS Sans Serif" w:cs="charset0MS Sans Serif"/>
          <w:color w:val="000000"/>
          <w:kern w:val="0"/>
          <w:sz w:val="18"/>
          <w:szCs w:val="18"/>
        </w:rPr>
        <w:t>1.3.6.1.4.1.25506.2.153.1.2.1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2D12" w:rsidRPr="009540D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2D12" w:rsidRPr="009540D9" w:rsidRDefault="00302D12" w:rsidP="006D786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2D12" w:rsidRPr="009540D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2D12" w:rsidRPr="00774581" w:rsidRDefault="00E41C5B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dot1xPaePortNumber</w:t>
            </w:r>
          </w:p>
          <w:p w:rsidR="0065547C" w:rsidRPr="00774581" w:rsidRDefault="0065547C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(</w:t>
            </w:r>
            <w:r w:rsidR="00545C73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1.0.8802.1.1.1.1.1.2.1.1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302D12" w:rsidRPr="009540D9" w:rsidTr="006D7863">
        <w:tc>
          <w:tcPr>
            <w:tcW w:w="3000" w:type="dxa"/>
            <w:shd w:val="clear" w:color="auto" w:fill="auto"/>
          </w:tcPr>
          <w:p w:rsidR="00302D12" w:rsidRPr="00774581" w:rsidRDefault="00507296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hh3c8021XExt2PaePortAuthAdminStatus</w:t>
            </w:r>
            <w:r w:rsidR="00302D12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 (</w:t>
            </w:r>
            <w:r w:rsidR="00624B75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1.3.6.1.4.1.25506.2.153.1.2.1.1.1</w:t>
            </w:r>
            <w:r w:rsidR="00302D12"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02D12" w:rsidRPr="00B8096A" w:rsidRDefault="002E6EF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 xml:space="preserve">read-write </w:t>
            </w:r>
          </w:p>
        </w:tc>
        <w:tc>
          <w:tcPr>
            <w:tcW w:w="1000" w:type="dxa"/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2D12" w:rsidRPr="00B8096A" w:rsidRDefault="00302D12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hh3c8021XExt2PaePortControlledType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2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666943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hh3c8021XExt2PaePortMaxUserNum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3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666943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097CCF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872774" w:rsidRPr="009540D9" w:rsidTr="006D7863">
        <w:tc>
          <w:tcPr>
            <w:tcW w:w="3000" w:type="dxa"/>
            <w:shd w:val="clear" w:color="auto" w:fill="auto"/>
          </w:tcPr>
          <w:p w:rsidR="00872774" w:rsidRPr="00774581" w:rsidRDefault="00872774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hh3c8021XExt2PaePortUserNumNow (1.3.6.1.4.1.25506.2.153.1.2.1.1.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4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872774" w:rsidRPr="00B8096A" w:rsidRDefault="00872774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72774" w:rsidRPr="00B8096A" w:rsidRDefault="00097CCF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hh3c8021XExt2PaePortClearStatistics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hh3c8021XExt2PaePortMcastTrigStatus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  <w:tr w:rsidR="0066351A" w:rsidRPr="009540D9" w:rsidTr="006D7863">
        <w:tc>
          <w:tcPr>
            <w:tcW w:w="3000" w:type="dxa"/>
            <w:shd w:val="clear" w:color="auto" w:fill="auto"/>
          </w:tcPr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hh3c8021XExt2PaePortHandshakeStatus</w:t>
            </w:r>
          </w:p>
          <w:p w:rsidR="0066351A" w:rsidRPr="00774581" w:rsidRDefault="0066351A" w:rsidP="00774581">
            <w:pPr>
              <w:pStyle w:val="af2"/>
              <w:jc w:val="both"/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</w:pP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(</w:t>
            </w:r>
            <w:r w:rsidRPr="00774581">
              <w:rPr>
                <w:rFonts w:ascii="charset0MS Sans Serif" w:hAnsi="charset0MS Sans Serif" w:cs="charset0MS Sans Serif"/>
                <w:color w:val="000000"/>
                <w:sz w:val="18"/>
                <w:szCs w:val="18"/>
                <w:lang w:val="zh-CN"/>
              </w:rPr>
              <w:t>1.3.6.1.4.1.25506.2.153.1.2.1.1.7</w:t>
            </w:r>
            <w:r w:rsidRPr="00774581">
              <w:rPr>
                <w:rFonts w:ascii="charset0MS Sans Serif" w:hAnsi="charset0MS Sans Serif" w:cs="charset0MS Sans Serif" w:hint="eastAsia"/>
                <w:color w:val="000000"/>
                <w:sz w:val="18"/>
                <w:szCs w:val="18"/>
                <w:lang w:val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 w:hint="eastAsia"/>
                <w:color w:val="000000"/>
                <w:lang w:val="zh-CN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6351A" w:rsidRPr="00B8096A" w:rsidRDefault="0066351A" w:rsidP="006D7863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0000"/>
                <w:lang w:val="zh-CN"/>
              </w:rPr>
            </w:pPr>
            <w:r w:rsidRPr="00B8096A">
              <w:rPr>
                <w:rFonts w:ascii="charset0MS Sans Serif" w:hAnsi="charset0MS Sans Serif" w:cs="charset0MS Sans Serif"/>
                <w:color w:val="000000"/>
                <w:lang w:val="zh-CN"/>
              </w:rPr>
              <w:t>As per MIB</w:t>
            </w:r>
          </w:p>
        </w:tc>
      </w:tr>
    </w:tbl>
    <w:p w:rsidR="00302D12" w:rsidRPr="00682370" w:rsidRDefault="00302D12" w:rsidP="00D82F96">
      <w:pPr>
        <w:pStyle w:val="2"/>
        <w:rPr>
          <w:color w:val="000000" w:themeColor="text1"/>
        </w:rPr>
      </w:pPr>
    </w:p>
    <w:sectPr w:rsidR="00302D12" w:rsidRPr="0068237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9C" w:rsidRDefault="00CF5A9C">
      <w:r>
        <w:separator/>
      </w:r>
    </w:p>
  </w:endnote>
  <w:endnote w:type="continuationSeparator" w:id="0">
    <w:p w:rsidR="00CF5A9C" w:rsidRDefault="00CF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Pr="00F6399C" w:rsidRDefault="00867A1A" w:rsidP="00D74E40">
    <w:pPr>
      <w:pStyle w:val="a4"/>
    </w:pPr>
    <w:r>
      <w:t>201</w:t>
    </w:r>
    <w:r w:rsidR="004878D5">
      <w:rPr>
        <w:rFonts w:hint="eastAsia"/>
      </w:rPr>
      <w:t>5</w:t>
    </w:r>
    <w:r>
      <w:t>-09-</w:t>
    </w:r>
    <w:r w:rsidR="004878D5">
      <w:rPr>
        <w:rFonts w:hint="eastAsia"/>
      </w:rPr>
      <w:t>06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77E97">
      <w:fldChar w:fldCharType="begin"/>
    </w:r>
    <w:r>
      <w:instrText>PAGE</w:instrText>
    </w:r>
    <w:r w:rsidR="00B77E97">
      <w:fldChar w:fldCharType="separate"/>
    </w:r>
    <w:r w:rsidR="00E1551B">
      <w:rPr>
        <w:noProof/>
      </w:rPr>
      <w:t>1</w:t>
    </w:r>
    <w:r w:rsidR="00B77E9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E1551B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9C" w:rsidRDefault="00CF5A9C">
      <w:r>
        <w:separator/>
      </w:r>
    </w:p>
  </w:footnote>
  <w:footnote w:type="continuationSeparator" w:id="0">
    <w:p w:rsidR="00CF5A9C" w:rsidRDefault="00CF5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A1A" w:rsidRDefault="00867A1A">
    <w:pPr>
      <w:pStyle w:val="a3"/>
    </w:pPr>
    <w:r w:rsidRPr="00123282">
      <w:drawing>
        <wp:inline distT="0" distB="0" distL="0" distR="0" wp14:anchorId="2DACFF90" wp14:editId="60D4FE1E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F5773" w:rsidRPr="007F5773">
      <w:t xml:space="preserve"> HH3C-8021X-EXT2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EB57919"/>
    <w:multiLevelType w:val="multilevel"/>
    <w:tmpl w:val="9A1CB33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eastAsia="宋体" w:hint="eastAsia"/>
        <w:b w:val="0"/>
        <w:szCs w:val="21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7">
    <w:nsid w:val="7B887511"/>
    <w:multiLevelType w:val="multilevel"/>
    <w:tmpl w:val="2A208D76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lowerRoman"/>
      <w:lvlText w:val="%4."/>
      <w:legacy w:legacy="1" w:legacySpace="0" w:legacyIndent="360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egacy w:legacy="1" w:legacySpace="0" w:legacyIndent="360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)"/>
      <w:legacy w:legacy="1" w:legacySpace="0" w:legacyIndent="360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)"/>
      <w:legacy w:legacy="1" w:legacySpace="0" w:legacyIndent="360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egacy w:legacy="1" w:legacySpace="0" w:legacyIndent="360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(%9)"/>
      <w:legacy w:legacy="1" w:legacySpace="0" w:legacyIndent="360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4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7"/>
  </w:num>
  <w:num w:numId="3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0A94"/>
    <w:rsid w:val="00031B0C"/>
    <w:rsid w:val="0003248E"/>
    <w:rsid w:val="00033C8F"/>
    <w:rsid w:val="000412EA"/>
    <w:rsid w:val="00041DC8"/>
    <w:rsid w:val="00041F55"/>
    <w:rsid w:val="00042D8C"/>
    <w:rsid w:val="00045016"/>
    <w:rsid w:val="00045F70"/>
    <w:rsid w:val="000461C8"/>
    <w:rsid w:val="0004743C"/>
    <w:rsid w:val="0005250E"/>
    <w:rsid w:val="00052E0A"/>
    <w:rsid w:val="00054C7A"/>
    <w:rsid w:val="00061BDE"/>
    <w:rsid w:val="000620C2"/>
    <w:rsid w:val="00066829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97CCF"/>
    <w:rsid w:val="000A051C"/>
    <w:rsid w:val="000A0A70"/>
    <w:rsid w:val="000A2B06"/>
    <w:rsid w:val="000A2FFB"/>
    <w:rsid w:val="000A67DD"/>
    <w:rsid w:val="000B0E62"/>
    <w:rsid w:val="000B7F0A"/>
    <w:rsid w:val="000C4960"/>
    <w:rsid w:val="000C56E6"/>
    <w:rsid w:val="000C6D2D"/>
    <w:rsid w:val="000D08EC"/>
    <w:rsid w:val="000D2265"/>
    <w:rsid w:val="000D22C2"/>
    <w:rsid w:val="000D239D"/>
    <w:rsid w:val="000D3EE0"/>
    <w:rsid w:val="000D6E8E"/>
    <w:rsid w:val="000E3CD1"/>
    <w:rsid w:val="000E5FB2"/>
    <w:rsid w:val="000F03FD"/>
    <w:rsid w:val="000F2F70"/>
    <w:rsid w:val="000F7238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001"/>
    <w:rsid w:val="001336EE"/>
    <w:rsid w:val="00135C0D"/>
    <w:rsid w:val="00140AB5"/>
    <w:rsid w:val="001410F3"/>
    <w:rsid w:val="001410FA"/>
    <w:rsid w:val="00142EEF"/>
    <w:rsid w:val="0014433E"/>
    <w:rsid w:val="00150974"/>
    <w:rsid w:val="0015450D"/>
    <w:rsid w:val="001554B1"/>
    <w:rsid w:val="00155EFD"/>
    <w:rsid w:val="001638BC"/>
    <w:rsid w:val="00166B7F"/>
    <w:rsid w:val="00166C47"/>
    <w:rsid w:val="00167452"/>
    <w:rsid w:val="00170813"/>
    <w:rsid w:val="00172223"/>
    <w:rsid w:val="00173A70"/>
    <w:rsid w:val="00175B48"/>
    <w:rsid w:val="00175BDE"/>
    <w:rsid w:val="00177533"/>
    <w:rsid w:val="00184495"/>
    <w:rsid w:val="00186B24"/>
    <w:rsid w:val="00190C7D"/>
    <w:rsid w:val="0019648D"/>
    <w:rsid w:val="00196F7C"/>
    <w:rsid w:val="00197B55"/>
    <w:rsid w:val="00197C61"/>
    <w:rsid w:val="001A2740"/>
    <w:rsid w:val="001A482A"/>
    <w:rsid w:val="001A7BF6"/>
    <w:rsid w:val="001B10AC"/>
    <w:rsid w:val="001B4C9D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689"/>
    <w:rsid w:val="001D2EBC"/>
    <w:rsid w:val="001D3AD5"/>
    <w:rsid w:val="001D3E60"/>
    <w:rsid w:val="001D44EC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A7F"/>
    <w:rsid w:val="00214B9D"/>
    <w:rsid w:val="00216BFA"/>
    <w:rsid w:val="00217932"/>
    <w:rsid w:val="00220511"/>
    <w:rsid w:val="002229FD"/>
    <w:rsid w:val="00224341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531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0C70"/>
    <w:rsid w:val="00273E8C"/>
    <w:rsid w:val="00276D60"/>
    <w:rsid w:val="002827F0"/>
    <w:rsid w:val="00282D56"/>
    <w:rsid w:val="0028438C"/>
    <w:rsid w:val="00286028"/>
    <w:rsid w:val="00286BF5"/>
    <w:rsid w:val="00291191"/>
    <w:rsid w:val="00291705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2EC"/>
    <w:rsid w:val="002D73E6"/>
    <w:rsid w:val="002D79F0"/>
    <w:rsid w:val="002E0776"/>
    <w:rsid w:val="002E1810"/>
    <w:rsid w:val="002E378C"/>
    <w:rsid w:val="002E4239"/>
    <w:rsid w:val="002E5445"/>
    <w:rsid w:val="002E58BD"/>
    <w:rsid w:val="002E6EF4"/>
    <w:rsid w:val="002E7AC9"/>
    <w:rsid w:val="002F1EB1"/>
    <w:rsid w:val="002F209F"/>
    <w:rsid w:val="002F273E"/>
    <w:rsid w:val="002F48F0"/>
    <w:rsid w:val="002F4F9E"/>
    <w:rsid w:val="002F65CE"/>
    <w:rsid w:val="002F6C25"/>
    <w:rsid w:val="003013C6"/>
    <w:rsid w:val="0030183E"/>
    <w:rsid w:val="00302D12"/>
    <w:rsid w:val="003039A0"/>
    <w:rsid w:val="00304337"/>
    <w:rsid w:val="00305478"/>
    <w:rsid w:val="00305922"/>
    <w:rsid w:val="00305F50"/>
    <w:rsid w:val="00307A66"/>
    <w:rsid w:val="00310AD4"/>
    <w:rsid w:val="003129C1"/>
    <w:rsid w:val="00313381"/>
    <w:rsid w:val="00313A90"/>
    <w:rsid w:val="0031427A"/>
    <w:rsid w:val="00314C76"/>
    <w:rsid w:val="003160D9"/>
    <w:rsid w:val="00321EAA"/>
    <w:rsid w:val="00322AFE"/>
    <w:rsid w:val="0032539E"/>
    <w:rsid w:val="003254B9"/>
    <w:rsid w:val="0033180E"/>
    <w:rsid w:val="00334163"/>
    <w:rsid w:val="00334180"/>
    <w:rsid w:val="00335256"/>
    <w:rsid w:val="00341D0B"/>
    <w:rsid w:val="00341D4D"/>
    <w:rsid w:val="00341E4B"/>
    <w:rsid w:val="00342D15"/>
    <w:rsid w:val="0034454A"/>
    <w:rsid w:val="00344802"/>
    <w:rsid w:val="003453C4"/>
    <w:rsid w:val="00346775"/>
    <w:rsid w:val="00350106"/>
    <w:rsid w:val="003557BE"/>
    <w:rsid w:val="00355E54"/>
    <w:rsid w:val="0035646E"/>
    <w:rsid w:val="00357C9F"/>
    <w:rsid w:val="00362DB0"/>
    <w:rsid w:val="00367B91"/>
    <w:rsid w:val="00371495"/>
    <w:rsid w:val="00375210"/>
    <w:rsid w:val="003774C4"/>
    <w:rsid w:val="00377D79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D64A7"/>
    <w:rsid w:val="003D770E"/>
    <w:rsid w:val="003E06C7"/>
    <w:rsid w:val="003E0B3E"/>
    <w:rsid w:val="003E0F6E"/>
    <w:rsid w:val="003E1842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5C6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2C16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460D3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33E"/>
    <w:rsid w:val="00487674"/>
    <w:rsid w:val="004878D5"/>
    <w:rsid w:val="00490C2B"/>
    <w:rsid w:val="0049295D"/>
    <w:rsid w:val="004958E7"/>
    <w:rsid w:val="00497B65"/>
    <w:rsid w:val="004A297A"/>
    <w:rsid w:val="004A3514"/>
    <w:rsid w:val="004A5203"/>
    <w:rsid w:val="004A59CC"/>
    <w:rsid w:val="004A6352"/>
    <w:rsid w:val="004B05BB"/>
    <w:rsid w:val="004B3B89"/>
    <w:rsid w:val="004B611B"/>
    <w:rsid w:val="004B6172"/>
    <w:rsid w:val="004B7AD2"/>
    <w:rsid w:val="004C0507"/>
    <w:rsid w:val="004C0552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094"/>
    <w:rsid w:val="004E6716"/>
    <w:rsid w:val="004F26ED"/>
    <w:rsid w:val="004F2A5E"/>
    <w:rsid w:val="004F43FF"/>
    <w:rsid w:val="004F5DBD"/>
    <w:rsid w:val="004F648B"/>
    <w:rsid w:val="00501C5E"/>
    <w:rsid w:val="00504229"/>
    <w:rsid w:val="00507296"/>
    <w:rsid w:val="00507F59"/>
    <w:rsid w:val="005108FF"/>
    <w:rsid w:val="00520019"/>
    <w:rsid w:val="00523EA0"/>
    <w:rsid w:val="00527544"/>
    <w:rsid w:val="005314E6"/>
    <w:rsid w:val="00531884"/>
    <w:rsid w:val="0053247F"/>
    <w:rsid w:val="005368AA"/>
    <w:rsid w:val="005374BF"/>
    <w:rsid w:val="005377E1"/>
    <w:rsid w:val="00540557"/>
    <w:rsid w:val="0054369B"/>
    <w:rsid w:val="005444D5"/>
    <w:rsid w:val="00545C73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5AA2"/>
    <w:rsid w:val="005778AC"/>
    <w:rsid w:val="00577D08"/>
    <w:rsid w:val="00581572"/>
    <w:rsid w:val="00585BE9"/>
    <w:rsid w:val="00596D79"/>
    <w:rsid w:val="005A09A6"/>
    <w:rsid w:val="005A0F8A"/>
    <w:rsid w:val="005A1173"/>
    <w:rsid w:val="005A1856"/>
    <w:rsid w:val="005A1F18"/>
    <w:rsid w:val="005A2730"/>
    <w:rsid w:val="005A4B05"/>
    <w:rsid w:val="005A6361"/>
    <w:rsid w:val="005A70F0"/>
    <w:rsid w:val="005B06AB"/>
    <w:rsid w:val="005B5F26"/>
    <w:rsid w:val="005B6412"/>
    <w:rsid w:val="005C08C7"/>
    <w:rsid w:val="005C4377"/>
    <w:rsid w:val="005C578E"/>
    <w:rsid w:val="005C6B12"/>
    <w:rsid w:val="005D0F03"/>
    <w:rsid w:val="005D1A2C"/>
    <w:rsid w:val="005D204D"/>
    <w:rsid w:val="005D48F5"/>
    <w:rsid w:val="005D6C4B"/>
    <w:rsid w:val="005D7D71"/>
    <w:rsid w:val="005E0461"/>
    <w:rsid w:val="005E04C8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270"/>
    <w:rsid w:val="00623905"/>
    <w:rsid w:val="00624B7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547C"/>
    <w:rsid w:val="006576EC"/>
    <w:rsid w:val="006579D8"/>
    <w:rsid w:val="00661835"/>
    <w:rsid w:val="0066351A"/>
    <w:rsid w:val="00664549"/>
    <w:rsid w:val="00666943"/>
    <w:rsid w:val="00666C4D"/>
    <w:rsid w:val="00671C31"/>
    <w:rsid w:val="00672FCE"/>
    <w:rsid w:val="00673407"/>
    <w:rsid w:val="00675003"/>
    <w:rsid w:val="00675066"/>
    <w:rsid w:val="00676C3F"/>
    <w:rsid w:val="00681ECB"/>
    <w:rsid w:val="00682370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1A96"/>
    <w:rsid w:val="006A20DA"/>
    <w:rsid w:val="006A2523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1344"/>
    <w:rsid w:val="006E3FAC"/>
    <w:rsid w:val="006E5375"/>
    <w:rsid w:val="006F1166"/>
    <w:rsid w:val="006F40C5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17488"/>
    <w:rsid w:val="00721ED8"/>
    <w:rsid w:val="00722837"/>
    <w:rsid w:val="00723436"/>
    <w:rsid w:val="00724400"/>
    <w:rsid w:val="007271DC"/>
    <w:rsid w:val="00727E5D"/>
    <w:rsid w:val="0073049E"/>
    <w:rsid w:val="007304C6"/>
    <w:rsid w:val="0073056E"/>
    <w:rsid w:val="0073206C"/>
    <w:rsid w:val="00732C78"/>
    <w:rsid w:val="00734D72"/>
    <w:rsid w:val="00737F73"/>
    <w:rsid w:val="00741835"/>
    <w:rsid w:val="007423EA"/>
    <w:rsid w:val="00744F0D"/>
    <w:rsid w:val="00745E0D"/>
    <w:rsid w:val="00746B3C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44E"/>
    <w:rsid w:val="0077351D"/>
    <w:rsid w:val="00773D46"/>
    <w:rsid w:val="00774581"/>
    <w:rsid w:val="00774E54"/>
    <w:rsid w:val="007750CF"/>
    <w:rsid w:val="00777740"/>
    <w:rsid w:val="00777BF2"/>
    <w:rsid w:val="007847B0"/>
    <w:rsid w:val="007850F0"/>
    <w:rsid w:val="0078633A"/>
    <w:rsid w:val="00786659"/>
    <w:rsid w:val="00786F76"/>
    <w:rsid w:val="00793134"/>
    <w:rsid w:val="0079498C"/>
    <w:rsid w:val="00795514"/>
    <w:rsid w:val="007966CD"/>
    <w:rsid w:val="007A08B0"/>
    <w:rsid w:val="007A2D2E"/>
    <w:rsid w:val="007A2F79"/>
    <w:rsid w:val="007A61E5"/>
    <w:rsid w:val="007A68D6"/>
    <w:rsid w:val="007B1D4C"/>
    <w:rsid w:val="007B31C1"/>
    <w:rsid w:val="007C0780"/>
    <w:rsid w:val="007C271C"/>
    <w:rsid w:val="007C30F5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5E32"/>
    <w:rsid w:val="007E654E"/>
    <w:rsid w:val="007F1B56"/>
    <w:rsid w:val="007F20F7"/>
    <w:rsid w:val="007F35AF"/>
    <w:rsid w:val="007F377C"/>
    <w:rsid w:val="007F422A"/>
    <w:rsid w:val="007F5773"/>
    <w:rsid w:val="007F58D6"/>
    <w:rsid w:val="007F5B36"/>
    <w:rsid w:val="007F698F"/>
    <w:rsid w:val="00802BDB"/>
    <w:rsid w:val="008042FC"/>
    <w:rsid w:val="0081163A"/>
    <w:rsid w:val="00811A8F"/>
    <w:rsid w:val="0081497F"/>
    <w:rsid w:val="00814C77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62DEA"/>
    <w:rsid w:val="00867A1A"/>
    <w:rsid w:val="0087187C"/>
    <w:rsid w:val="0087204F"/>
    <w:rsid w:val="00872774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C7151"/>
    <w:rsid w:val="008D048B"/>
    <w:rsid w:val="008D10BA"/>
    <w:rsid w:val="008D1815"/>
    <w:rsid w:val="008D225E"/>
    <w:rsid w:val="008D52C0"/>
    <w:rsid w:val="008D5A24"/>
    <w:rsid w:val="008D5FAF"/>
    <w:rsid w:val="008D71AF"/>
    <w:rsid w:val="008E2D83"/>
    <w:rsid w:val="008E3A98"/>
    <w:rsid w:val="008E5248"/>
    <w:rsid w:val="008E7867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480"/>
    <w:rsid w:val="00924D9D"/>
    <w:rsid w:val="00926155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67CF7"/>
    <w:rsid w:val="00971505"/>
    <w:rsid w:val="00971583"/>
    <w:rsid w:val="00973BC0"/>
    <w:rsid w:val="0097743E"/>
    <w:rsid w:val="009778D5"/>
    <w:rsid w:val="00980625"/>
    <w:rsid w:val="00980707"/>
    <w:rsid w:val="00980C51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0FE2"/>
    <w:rsid w:val="009B1264"/>
    <w:rsid w:val="009B4F2F"/>
    <w:rsid w:val="009B51FF"/>
    <w:rsid w:val="009B59F8"/>
    <w:rsid w:val="009B66CC"/>
    <w:rsid w:val="009C48D0"/>
    <w:rsid w:val="009C51A8"/>
    <w:rsid w:val="009C53FB"/>
    <w:rsid w:val="009C5719"/>
    <w:rsid w:val="009C6997"/>
    <w:rsid w:val="009D357D"/>
    <w:rsid w:val="009D4511"/>
    <w:rsid w:val="009D5433"/>
    <w:rsid w:val="009D6546"/>
    <w:rsid w:val="009D7A22"/>
    <w:rsid w:val="009E222F"/>
    <w:rsid w:val="009E309F"/>
    <w:rsid w:val="009E329B"/>
    <w:rsid w:val="009E679E"/>
    <w:rsid w:val="009E7BB3"/>
    <w:rsid w:val="009F1266"/>
    <w:rsid w:val="009F6333"/>
    <w:rsid w:val="00A00A2C"/>
    <w:rsid w:val="00A033EA"/>
    <w:rsid w:val="00A06AF0"/>
    <w:rsid w:val="00A11F71"/>
    <w:rsid w:val="00A155BE"/>
    <w:rsid w:val="00A202A0"/>
    <w:rsid w:val="00A23DD7"/>
    <w:rsid w:val="00A26058"/>
    <w:rsid w:val="00A33AED"/>
    <w:rsid w:val="00A3486E"/>
    <w:rsid w:val="00A35B6B"/>
    <w:rsid w:val="00A41B6E"/>
    <w:rsid w:val="00A4310B"/>
    <w:rsid w:val="00A4763F"/>
    <w:rsid w:val="00A47BA3"/>
    <w:rsid w:val="00A5397B"/>
    <w:rsid w:val="00A549AB"/>
    <w:rsid w:val="00A5541A"/>
    <w:rsid w:val="00A61BDF"/>
    <w:rsid w:val="00A61D5E"/>
    <w:rsid w:val="00A6400F"/>
    <w:rsid w:val="00A64A4C"/>
    <w:rsid w:val="00A650B9"/>
    <w:rsid w:val="00A67E25"/>
    <w:rsid w:val="00A70E77"/>
    <w:rsid w:val="00A72D4B"/>
    <w:rsid w:val="00A73629"/>
    <w:rsid w:val="00A75839"/>
    <w:rsid w:val="00A84C05"/>
    <w:rsid w:val="00A86FD2"/>
    <w:rsid w:val="00A921AC"/>
    <w:rsid w:val="00A96981"/>
    <w:rsid w:val="00AA123C"/>
    <w:rsid w:val="00AA6B9F"/>
    <w:rsid w:val="00AB0C10"/>
    <w:rsid w:val="00AB0F83"/>
    <w:rsid w:val="00AB381A"/>
    <w:rsid w:val="00AB4C7A"/>
    <w:rsid w:val="00AB752E"/>
    <w:rsid w:val="00AC2FA5"/>
    <w:rsid w:val="00AC6856"/>
    <w:rsid w:val="00AC7F79"/>
    <w:rsid w:val="00AD2A69"/>
    <w:rsid w:val="00AD52FC"/>
    <w:rsid w:val="00AD6678"/>
    <w:rsid w:val="00AE1198"/>
    <w:rsid w:val="00AE1CD1"/>
    <w:rsid w:val="00AE3667"/>
    <w:rsid w:val="00AE491F"/>
    <w:rsid w:val="00AE6AA2"/>
    <w:rsid w:val="00AF1046"/>
    <w:rsid w:val="00AF66C0"/>
    <w:rsid w:val="00AF7511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5D4"/>
    <w:rsid w:val="00B15F24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1B35"/>
    <w:rsid w:val="00B46314"/>
    <w:rsid w:val="00B515FF"/>
    <w:rsid w:val="00B517BA"/>
    <w:rsid w:val="00B52E5E"/>
    <w:rsid w:val="00B56754"/>
    <w:rsid w:val="00B56CE9"/>
    <w:rsid w:val="00B57C39"/>
    <w:rsid w:val="00B60799"/>
    <w:rsid w:val="00B62F5E"/>
    <w:rsid w:val="00B64F9B"/>
    <w:rsid w:val="00B65EB4"/>
    <w:rsid w:val="00B67790"/>
    <w:rsid w:val="00B74519"/>
    <w:rsid w:val="00B77E97"/>
    <w:rsid w:val="00B8096A"/>
    <w:rsid w:val="00B80DB3"/>
    <w:rsid w:val="00B8167C"/>
    <w:rsid w:val="00B82D06"/>
    <w:rsid w:val="00B852F5"/>
    <w:rsid w:val="00B86B2B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97FCD"/>
    <w:rsid w:val="00BA129D"/>
    <w:rsid w:val="00BA2CEB"/>
    <w:rsid w:val="00BA3A83"/>
    <w:rsid w:val="00BB02A4"/>
    <w:rsid w:val="00BB10E3"/>
    <w:rsid w:val="00BB3B88"/>
    <w:rsid w:val="00BB52F0"/>
    <w:rsid w:val="00BC1656"/>
    <w:rsid w:val="00BC1C4A"/>
    <w:rsid w:val="00BC4A6E"/>
    <w:rsid w:val="00BD3FE8"/>
    <w:rsid w:val="00BE1147"/>
    <w:rsid w:val="00BE16BD"/>
    <w:rsid w:val="00BE1AA7"/>
    <w:rsid w:val="00BE5AEF"/>
    <w:rsid w:val="00BF1064"/>
    <w:rsid w:val="00BF2BC2"/>
    <w:rsid w:val="00BF327E"/>
    <w:rsid w:val="00C042C6"/>
    <w:rsid w:val="00C1084C"/>
    <w:rsid w:val="00C161AA"/>
    <w:rsid w:val="00C20461"/>
    <w:rsid w:val="00C241FF"/>
    <w:rsid w:val="00C264FE"/>
    <w:rsid w:val="00C26532"/>
    <w:rsid w:val="00C27D2F"/>
    <w:rsid w:val="00C3231C"/>
    <w:rsid w:val="00C328F7"/>
    <w:rsid w:val="00C32A12"/>
    <w:rsid w:val="00C3543B"/>
    <w:rsid w:val="00C36042"/>
    <w:rsid w:val="00C37ADE"/>
    <w:rsid w:val="00C40E01"/>
    <w:rsid w:val="00C40FEF"/>
    <w:rsid w:val="00C432FA"/>
    <w:rsid w:val="00C4487E"/>
    <w:rsid w:val="00C448BF"/>
    <w:rsid w:val="00C50A26"/>
    <w:rsid w:val="00C52049"/>
    <w:rsid w:val="00C52511"/>
    <w:rsid w:val="00C53F2D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977C2"/>
    <w:rsid w:val="00CA2950"/>
    <w:rsid w:val="00CA5A8A"/>
    <w:rsid w:val="00CA6B86"/>
    <w:rsid w:val="00CC04A3"/>
    <w:rsid w:val="00CC5B69"/>
    <w:rsid w:val="00CD123F"/>
    <w:rsid w:val="00CD1EBD"/>
    <w:rsid w:val="00CD642F"/>
    <w:rsid w:val="00CD69B6"/>
    <w:rsid w:val="00CD7237"/>
    <w:rsid w:val="00CD75CA"/>
    <w:rsid w:val="00CE25AC"/>
    <w:rsid w:val="00CE3A24"/>
    <w:rsid w:val="00CE5A20"/>
    <w:rsid w:val="00CE5F45"/>
    <w:rsid w:val="00CF458B"/>
    <w:rsid w:val="00CF493B"/>
    <w:rsid w:val="00CF5A9C"/>
    <w:rsid w:val="00D00A6E"/>
    <w:rsid w:val="00D03107"/>
    <w:rsid w:val="00D07695"/>
    <w:rsid w:val="00D109C8"/>
    <w:rsid w:val="00D11711"/>
    <w:rsid w:val="00D14160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7EB"/>
    <w:rsid w:val="00D33E0B"/>
    <w:rsid w:val="00D356C0"/>
    <w:rsid w:val="00D35B29"/>
    <w:rsid w:val="00D42CFA"/>
    <w:rsid w:val="00D45A7D"/>
    <w:rsid w:val="00D51242"/>
    <w:rsid w:val="00D516EF"/>
    <w:rsid w:val="00D55358"/>
    <w:rsid w:val="00D557DB"/>
    <w:rsid w:val="00D55A5F"/>
    <w:rsid w:val="00D571FF"/>
    <w:rsid w:val="00D62E93"/>
    <w:rsid w:val="00D63EED"/>
    <w:rsid w:val="00D66982"/>
    <w:rsid w:val="00D708D2"/>
    <w:rsid w:val="00D70FE4"/>
    <w:rsid w:val="00D7237A"/>
    <w:rsid w:val="00D72630"/>
    <w:rsid w:val="00D73506"/>
    <w:rsid w:val="00D74E40"/>
    <w:rsid w:val="00D770C1"/>
    <w:rsid w:val="00D80D7B"/>
    <w:rsid w:val="00D82F96"/>
    <w:rsid w:val="00D8597D"/>
    <w:rsid w:val="00D925C9"/>
    <w:rsid w:val="00DA0CF4"/>
    <w:rsid w:val="00DA1001"/>
    <w:rsid w:val="00DA3329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C6800"/>
    <w:rsid w:val="00DD029C"/>
    <w:rsid w:val="00DD5DC6"/>
    <w:rsid w:val="00DE00D2"/>
    <w:rsid w:val="00DE1F29"/>
    <w:rsid w:val="00DE4037"/>
    <w:rsid w:val="00DE42DE"/>
    <w:rsid w:val="00DE584A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3F53"/>
    <w:rsid w:val="00E061DE"/>
    <w:rsid w:val="00E06D67"/>
    <w:rsid w:val="00E10A99"/>
    <w:rsid w:val="00E1186D"/>
    <w:rsid w:val="00E1311A"/>
    <w:rsid w:val="00E1551B"/>
    <w:rsid w:val="00E216DD"/>
    <w:rsid w:val="00E240A9"/>
    <w:rsid w:val="00E26669"/>
    <w:rsid w:val="00E30238"/>
    <w:rsid w:val="00E31567"/>
    <w:rsid w:val="00E31D4B"/>
    <w:rsid w:val="00E36638"/>
    <w:rsid w:val="00E37E96"/>
    <w:rsid w:val="00E41C5B"/>
    <w:rsid w:val="00E42B3D"/>
    <w:rsid w:val="00E42FBC"/>
    <w:rsid w:val="00E467CD"/>
    <w:rsid w:val="00E46EF4"/>
    <w:rsid w:val="00E50256"/>
    <w:rsid w:val="00E50603"/>
    <w:rsid w:val="00E54BA7"/>
    <w:rsid w:val="00E56184"/>
    <w:rsid w:val="00E57410"/>
    <w:rsid w:val="00E616D5"/>
    <w:rsid w:val="00E62024"/>
    <w:rsid w:val="00E62D2E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1AB4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606"/>
    <w:rsid w:val="00EC1A43"/>
    <w:rsid w:val="00EC1B16"/>
    <w:rsid w:val="00EC2D97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3CA0"/>
    <w:rsid w:val="00F15FD3"/>
    <w:rsid w:val="00F16529"/>
    <w:rsid w:val="00F16F53"/>
    <w:rsid w:val="00F1750E"/>
    <w:rsid w:val="00F17E9E"/>
    <w:rsid w:val="00F20465"/>
    <w:rsid w:val="00F22FF1"/>
    <w:rsid w:val="00F25592"/>
    <w:rsid w:val="00F30509"/>
    <w:rsid w:val="00F31AEE"/>
    <w:rsid w:val="00F33484"/>
    <w:rsid w:val="00F33D27"/>
    <w:rsid w:val="00F34F6F"/>
    <w:rsid w:val="00F35E22"/>
    <w:rsid w:val="00F36A71"/>
    <w:rsid w:val="00F41164"/>
    <w:rsid w:val="00F42F02"/>
    <w:rsid w:val="00F43D8C"/>
    <w:rsid w:val="00F44A2A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47C4"/>
    <w:rsid w:val="00F956F0"/>
    <w:rsid w:val="00F957F1"/>
    <w:rsid w:val="00FA0594"/>
    <w:rsid w:val="00FA13DB"/>
    <w:rsid w:val="00FA58D0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4751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6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6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  <w:style w:type="paragraph" w:customStyle="1" w:styleId="af2">
    <w:name w:val="表格文本"/>
    <w:basedOn w:val="a"/>
    <w:rsid w:val="00BD3FE8"/>
    <w:pPr>
      <w:widowControl w:val="0"/>
      <w:tabs>
        <w:tab w:val="decimal" w:pos="0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CharCharChar">
    <w:name w:val="编写建议 Char Char Char"/>
    <w:basedOn w:val="a"/>
    <w:link w:val="CharCharCharChar"/>
    <w:autoRedefine/>
    <w:rsid w:val="00BD3FE8"/>
    <w:pPr>
      <w:widowControl w:val="0"/>
      <w:autoSpaceDE w:val="0"/>
      <w:autoSpaceDN w:val="0"/>
      <w:adjustRightInd w:val="0"/>
      <w:spacing w:before="0"/>
      <w:ind w:left="0" w:firstLineChars="200" w:firstLine="420"/>
      <w:jc w:val="left"/>
    </w:pPr>
    <w:rPr>
      <w:rFonts w:ascii="Arial" w:hAnsi="Arial"/>
      <w:i/>
      <w:iCs/>
      <w:color w:val="0000FF"/>
      <w:sz w:val="21"/>
      <w:szCs w:val="21"/>
    </w:rPr>
  </w:style>
  <w:style w:type="character" w:customStyle="1" w:styleId="CharCharCharChar">
    <w:name w:val="编写建议 Char Char Char Char"/>
    <w:basedOn w:val="a0"/>
    <w:link w:val="CharCharChar"/>
    <w:rsid w:val="00BD3FE8"/>
    <w:rPr>
      <w:rFonts w:ascii="Arial" w:hAnsi="Arial" w:cs="Arial"/>
      <w:i/>
      <w:iCs/>
      <w:color w:val="0000FF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DDE13-13EB-4E13-91DB-A2071132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788</TotalTime>
  <Pages>2</Pages>
  <Words>157</Words>
  <Characters>1815</Characters>
  <Application>Microsoft Office Word</Application>
  <DocSecurity>0</DocSecurity>
  <Lines>113</Lines>
  <Paragraphs>103</Paragraphs>
  <ScaleCrop>false</ScaleCrop>
  <Company/>
  <LinksUpToDate>false</LinksUpToDate>
  <CharactersWithSpaces>1869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166</cp:revision>
  <cp:lastPrinted>2010-05-04T10:01:00Z</cp:lastPrinted>
  <dcterms:created xsi:type="dcterms:W3CDTF">2014-07-11T01:33:00Z</dcterms:created>
  <dcterms:modified xsi:type="dcterms:W3CDTF">2022-01-26T06:02:00Z</dcterms:modified>
</cp:coreProperties>
</file>